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D9E5A" w14:textId="77777777" w:rsidR="002068DA" w:rsidRDefault="002068DA" w:rsidP="002068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de OSMONDIRLAWE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06D0B44C" w14:textId="77777777" w:rsidR="002068DA" w:rsidRDefault="002068DA" w:rsidP="002068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A173AC" w14:textId="77777777" w:rsidR="002068DA" w:rsidRDefault="002068DA" w:rsidP="002068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F3978" w14:textId="77777777" w:rsidR="002068DA" w:rsidRDefault="002068DA" w:rsidP="002068D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Stapilton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the subsidy granted to the King by Parliament in all ports and places in </w:t>
      </w:r>
    </w:p>
    <w:p w14:paraId="71AC7BF8" w14:textId="77777777" w:rsidR="002068DA" w:rsidRDefault="002068DA" w:rsidP="002068D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Cumberland.</w:t>
      </w:r>
    </w:p>
    <w:p w14:paraId="011CCEF6" w14:textId="77777777" w:rsidR="002068DA" w:rsidRDefault="002068DA" w:rsidP="002068D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p.170)</w:t>
      </w:r>
    </w:p>
    <w:p w14:paraId="493C5C34" w14:textId="77777777" w:rsidR="002068DA" w:rsidRDefault="002068DA" w:rsidP="002068D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BAA1082" w14:textId="77777777" w:rsidR="002068DA" w:rsidRDefault="002068DA" w:rsidP="002068D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6481375" w14:textId="77777777" w:rsidR="002068DA" w:rsidRDefault="002068DA" w:rsidP="002068D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2021</w:t>
      </w:r>
    </w:p>
    <w:p w14:paraId="26DFC1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555E" w14:textId="77777777" w:rsidR="002068DA" w:rsidRDefault="002068DA" w:rsidP="009139A6">
      <w:r>
        <w:separator/>
      </w:r>
    </w:p>
  </w:endnote>
  <w:endnote w:type="continuationSeparator" w:id="0">
    <w:p w14:paraId="503B10D1" w14:textId="77777777" w:rsidR="002068DA" w:rsidRDefault="002068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05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9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D4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7319C" w14:textId="77777777" w:rsidR="002068DA" w:rsidRDefault="002068DA" w:rsidP="009139A6">
      <w:r>
        <w:separator/>
      </w:r>
    </w:p>
  </w:footnote>
  <w:footnote w:type="continuationSeparator" w:id="0">
    <w:p w14:paraId="794709D4" w14:textId="77777777" w:rsidR="002068DA" w:rsidRDefault="002068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EA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F5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8B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DA"/>
    <w:rsid w:val="000666E0"/>
    <w:rsid w:val="002068D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9F7D9"/>
  <w15:chartTrackingRefBased/>
  <w15:docId w15:val="{34C699F2-114C-4E15-B1A3-2CE38CE6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2021-05-25T19:03:00Z</dcterms:created>
  <dcterms:modified xsi:type="dcterms:W3CDTF">2021-05-25T19:04:00Z</dcterms:modified>
</cp:coreProperties>
</file>